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19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19 - Raffstoreanlag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19 - Gewerk: Rollladen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